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EAFC9" w14:textId="5B3C343E" w:rsidR="006B2F86" w:rsidRDefault="00523E39" w:rsidP="00E71FC3">
      <w:pPr>
        <w:pStyle w:val="NoSpacing"/>
      </w:pPr>
      <w:r>
        <w:rPr>
          <w:u w:val="single"/>
        </w:rPr>
        <w:t>Robert RAITHBY</w:t>
      </w:r>
      <w:r>
        <w:t xml:space="preserve">   </w:t>
      </w:r>
      <w:proofErr w:type="gramStart"/>
      <w:r>
        <w:t xml:space="preserve">   (</w:t>
      </w:r>
      <w:proofErr w:type="gramEnd"/>
      <w:r>
        <w:t>fl.1417)</w:t>
      </w:r>
    </w:p>
    <w:p w14:paraId="2FAD0B5C" w14:textId="33EB840B" w:rsidR="00523E39" w:rsidRDefault="00523E39" w:rsidP="00E71FC3">
      <w:pPr>
        <w:pStyle w:val="NoSpacing"/>
      </w:pPr>
      <w:r>
        <w:t>of Lincoln. Merchant.</w:t>
      </w:r>
    </w:p>
    <w:p w14:paraId="6D356991" w14:textId="351FDC22" w:rsidR="00523E39" w:rsidRDefault="00523E39" w:rsidP="00E71FC3">
      <w:pPr>
        <w:pStyle w:val="NoSpacing"/>
      </w:pPr>
    </w:p>
    <w:p w14:paraId="224CD2F4" w14:textId="7845A2DE" w:rsidR="00523E39" w:rsidRDefault="00523E39" w:rsidP="00E71FC3">
      <w:pPr>
        <w:pStyle w:val="NoSpacing"/>
      </w:pPr>
    </w:p>
    <w:p w14:paraId="228622C0" w14:textId="379964CB" w:rsidR="00523E39" w:rsidRDefault="00523E39" w:rsidP="00E71FC3">
      <w:pPr>
        <w:pStyle w:val="NoSpacing"/>
      </w:pPr>
      <w:r>
        <w:tab/>
        <w:t>1417</w:t>
      </w:r>
      <w:r>
        <w:tab/>
        <w:t>He made his Will.</w:t>
      </w:r>
    </w:p>
    <w:p w14:paraId="12BC813D" w14:textId="5A1CF9F7" w:rsidR="00523E39" w:rsidRDefault="00523E39" w:rsidP="00523E39">
      <w:pPr>
        <w:pStyle w:val="NoSpacing"/>
        <w:ind w:left="1440"/>
      </w:pPr>
      <w:r>
        <w:t>(</w:t>
      </w:r>
      <w:r w:rsidRPr="00523E39">
        <w:t>ht</w:t>
      </w:r>
      <w:hyperlink r:id="rId6" w:history="1">
        <w:r w:rsidRPr="008E1E82">
          <w:rPr>
            <w:rStyle w:val="Hyperlink"/>
          </w:rPr>
          <w:t>tp://www.historyofparliamentonline.org/volume/1386-14</w:t>
        </w:r>
      </w:hyperlink>
      <w:r w:rsidRPr="00523E39">
        <w:t>21/member/dalderby-william</w:t>
      </w:r>
      <w:r>
        <w:t>)</w:t>
      </w:r>
    </w:p>
    <w:p w14:paraId="793575E4" w14:textId="12F8AE35" w:rsidR="00523E39" w:rsidRDefault="00523E39" w:rsidP="00523E39">
      <w:pPr>
        <w:pStyle w:val="NoSpacing"/>
      </w:pPr>
    </w:p>
    <w:p w14:paraId="693FDCD3" w14:textId="520785FC" w:rsidR="00523E39" w:rsidRDefault="00523E39" w:rsidP="00523E39">
      <w:pPr>
        <w:pStyle w:val="NoSpacing"/>
      </w:pPr>
    </w:p>
    <w:p w14:paraId="05ABEDA4" w14:textId="2FC85EEE" w:rsidR="00523E39" w:rsidRDefault="00523E39" w:rsidP="00523E39">
      <w:pPr>
        <w:pStyle w:val="NoSpacing"/>
      </w:pPr>
    </w:p>
    <w:p w14:paraId="34EEACB3" w14:textId="1E3EE880" w:rsidR="00523E39" w:rsidRDefault="00523E39" w:rsidP="00523E39">
      <w:pPr>
        <w:pStyle w:val="NoSpacing"/>
      </w:pPr>
      <w:r>
        <w:t xml:space="preserve">William </w:t>
      </w:r>
      <w:proofErr w:type="spellStart"/>
      <w:r>
        <w:t>Dalderby</w:t>
      </w:r>
      <w:proofErr w:type="spellEnd"/>
      <w:r>
        <w:t>(q.v.) was a witness of his Will.  (ibid.)</w:t>
      </w:r>
    </w:p>
    <w:p w14:paraId="6E6A4326" w14:textId="7D9F0209" w:rsidR="00523E39" w:rsidRDefault="00523E39" w:rsidP="00523E39">
      <w:pPr>
        <w:pStyle w:val="NoSpacing"/>
      </w:pPr>
    </w:p>
    <w:p w14:paraId="581E0F93" w14:textId="1448616F" w:rsidR="00523E39" w:rsidRDefault="00523E39" w:rsidP="00523E39">
      <w:pPr>
        <w:pStyle w:val="NoSpacing"/>
      </w:pPr>
    </w:p>
    <w:p w14:paraId="37CE896F" w14:textId="54A20C0A" w:rsidR="00523E39" w:rsidRPr="00523E39" w:rsidRDefault="00523E39" w:rsidP="00523E39">
      <w:pPr>
        <w:pStyle w:val="NoSpacing"/>
      </w:pPr>
      <w:r>
        <w:t>14 June 2018</w:t>
      </w:r>
      <w:bookmarkStart w:id="0" w:name="_GoBack"/>
      <w:bookmarkEnd w:id="0"/>
    </w:p>
    <w:sectPr w:rsidR="00523E39" w:rsidRPr="00523E3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52DEE" w14:textId="77777777" w:rsidR="00523E39" w:rsidRDefault="00523E39" w:rsidP="00E71FC3">
      <w:pPr>
        <w:spacing w:after="0" w:line="240" w:lineRule="auto"/>
      </w:pPr>
      <w:r>
        <w:separator/>
      </w:r>
    </w:p>
  </w:endnote>
  <w:endnote w:type="continuationSeparator" w:id="0">
    <w:p w14:paraId="579A6DA4" w14:textId="77777777" w:rsidR="00523E39" w:rsidRDefault="00523E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65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A8A5D" w14:textId="77777777" w:rsidR="00523E39" w:rsidRDefault="00523E39" w:rsidP="00E71FC3">
      <w:pPr>
        <w:spacing w:after="0" w:line="240" w:lineRule="auto"/>
      </w:pPr>
      <w:r>
        <w:separator/>
      </w:r>
    </w:p>
  </w:footnote>
  <w:footnote w:type="continuationSeparator" w:id="0">
    <w:p w14:paraId="617182CB" w14:textId="77777777" w:rsidR="00523E39" w:rsidRDefault="00523E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E39"/>
    <w:rsid w:val="001A7C09"/>
    <w:rsid w:val="00523E3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EF71A"/>
  <w15:chartTrackingRefBased/>
  <w15:docId w15:val="{FFF3A149-B718-4C8B-B58B-A9AEA6744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23E3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3E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p://www.historyofparliamentonline.org/volume/1386-1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2018-06-14T19:11:00Z</dcterms:created>
  <dcterms:modified xsi:type="dcterms:W3CDTF">2018-06-14T19:14:00Z</dcterms:modified>
</cp:coreProperties>
</file>